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1E046" w14:textId="77777777" w:rsidR="001632CA" w:rsidRDefault="001632CA" w:rsidP="001632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2235D4DE" w14:textId="77777777" w:rsidR="001632CA" w:rsidRDefault="001632CA" w:rsidP="001632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63410A9" w14:textId="77777777" w:rsidR="001632CA" w:rsidRDefault="001632CA" w:rsidP="001632CA">
      <w:pPr>
        <w:pStyle w:val="NoSpacing"/>
        <w:rPr>
          <w:rFonts w:cs="Times New Roman"/>
          <w:szCs w:val="24"/>
        </w:rPr>
      </w:pPr>
    </w:p>
    <w:p w14:paraId="166FC5DD" w14:textId="77777777" w:rsidR="001632CA" w:rsidRDefault="001632CA" w:rsidP="001632CA">
      <w:pPr>
        <w:pStyle w:val="NoSpacing"/>
        <w:rPr>
          <w:rFonts w:cs="Times New Roman"/>
          <w:szCs w:val="24"/>
        </w:rPr>
      </w:pPr>
    </w:p>
    <w:p w14:paraId="5906780A" w14:textId="77777777" w:rsidR="001632CA" w:rsidRDefault="001632CA" w:rsidP="001632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6837FFC8" w14:textId="77777777" w:rsidR="001632CA" w:rsidRDefault="001632CA" w:rsidP="001632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75C87ED" w14:textId="77777777" w:rsidR="001632CA" w:rsidRDefault="001632CA" w:rsidP="001632C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p.197)</w:t>
      </w:r>
    </w:p>
    <w:p w14:paraId="43D77AFF" w14:textId="77777777" w:rsidR="001632CA" w:rsidRDefault="001632CA" w:rsidP="001632CA">
      <w:pPr>
        <w:pStyle w:val="NoSpacing"/>
        <w:rPr>
          <w:rFonts w:cs="Times New Roman"/>
          <w:szCs w:val="24"/>
        </w:rPr>
      </w:pPr>
    </w:p>
    <w:p w14:paraId="3C9651B1" w14:textId="77777777" w:rsidR="001632CA" w:rsidRDefault="001632CA" w:rsidP="001632CA">
      <w:pPr>
        <w:pStyle w:val="NoSpacing"/>
        <w:rPr>
          <w:rFonts w:cs="Times New Roman"/>
          <w:szCs w:val="24"/>
        </w:rPr>
      </w:pPr>
    </w:p>
    <w:p w14:paraId="6DC8D0F5" w14:textId="77777777" w:rsidR="001632CA" w:rsidRDefault="001632CA" w:rsidP="001632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November 2023</w:t>
      </w:r>
    </w:p>
    <w:p w14:paraId="168D72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55102" w14:textId="77777777" w:rsidR="001632CA" w:rsidRDefault="001632CA" w:rsidP="009139A6">
      <w:r>
        <w:separator/>
      </w:r>
    </w:p>
  </w:endnote>
  <w:endnote w:type="continuationSeparator" w:id="0">
    <w:p w14:paraId="1624B538" w14:textId="77777777" w:rsidR="001632CA" w:rsidRDefault="001632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5AD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942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145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D2568" w14:textId="77777777" w:rsidR="001632CA" w:rsidRDefault="001632CA" w:rsidP="009139A6">
      <w:r>
        <w:separator/>
      </w:r>
    </w:p>
  </w:footnote>
  <w:footnote w:type="continuationSeparator" w:id="0">
    <w:p w14:paraId="37327346" w14:textId="77777777" w:rsidR="001632CA" w:rsidRDefault="001632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944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D43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6E9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A"/>
    <w:rsid w:val="000666E0"/>
    <w:rsid w:val="001632C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D5667"/>
  <w15:chartTrackingRefBased/>
  <w15:docId w15:val="{219936EB-A569-4B21-BBF4-E9395A55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2023-11-01T20:09:00Z</dcterms:created>
  <dcterms:modified xsi:type="dcterms:W3CDTF">2023-11-01T20:10:00Z</dcterms:modified>
</cp:coreProperties>
</file>